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6302B" w14:textId="54894176" w:rsidR="00356FF0" w:rsidRPr="00356FF0" w:rsidRDefault="00356FF0" w:rsidP="00596285">
      <w:pPr>
        <w:rPr>
          <w:sz w:val="24"/>
        </w:rPr>
      </w:pPr>
    </w:p>
    <w:p w14:paraId="6C52D23C" w14:textId="77777777" w:rsidR="00356FF0" w:rsidRPr="00356FF0" w:rsidRDefault="00356FF0">
      <w:pPr>
        <w:rPr>
          <w:sz w:val="24"/>
        </w:rPr>
      </w:pPr>
      <w:r w:rsidRPr="00356FF0">
        <w:rPr>
          <w:sz w:val="24"/>
          <w:highlight w:val="yellow"/>
        </w:rPr>
        <w:t>Gul tekst</w:t>
      </w:r>
      <w:r w:rsidRPr="00356FF0">
        <w:rPr>
          <w:sz w:val="24"/>
        </w:rPr>
        <w:t xml:space="preserve"> – Fylles ut av leverandør</w:t>
      </w:r>
    </w:p>
    <w:p w14:paraId="4058484D" w14:textId="77777777" w:rsidR="00356FF0" w:rsidRDefault="00356FF0">
      <w:pPr>
        <w:rPr>
          <w:b/>
          <w:sz w:val="24"/>
        </w:rPr>
      </w:pPr>
    </w:p>
    <w:p w14:paraId="15DA793B" w14:textId="17FB5F41" w:rsidR="00210FC8" w:rsidRPr="00787E55" w:rsidRDefault="00997DCE">
      <w:pPr>
        <w:rPr>
          <w:b/>
          <w:sz w:val="24"/>
        </w:rPr>
      </w:pPr>
      <w:r w:rsidRPr="00787E55">
        <w:rPr>
          <w:b/>
          <w:sz w:val="24"/>
        </w:rPr>
        <w:t xml:space="preserve">Forpliktelseserklæring </w:t>
      </w:r>
      <w:proofErr w:type="gramStart"/>
      <w:r w:rsidRPr="00787E55">
        <w:rPr>
          <w:b/>
          <w:sz w:val="24"/>
        </w:rPr>
        <w:t>vedrørende</w:t>
      </w:r>
      <w:proofErr w:type="gramEnd"/>
      <w:r w:rsidRPr="00787E55">
        <w:rPr>
          <w:b/>
          <w:sz w:val="24"/>
        </w:rPr>
        <w:t xml:space="preserve"> anskaffelse av </w:t>
      </w:r>
      <w:r w:rsidR="00335FA2">
        <w:rPr>
          <w:b/>
          <w:sz w:val="24"/>
        </w:rPr>
        <w:t xml:space="preserve">prosjektledelse </w:t>
      </w:r>
      <w:r w:rsidR="00596285">
        <w:rPr>
          <w:b/>
          <w:sz w:val="24"/>
        </w:rPr>
        <w:t>– treårig utviklingsprosjekt</w:t>
      </w:r>
    </w:p>
    <w:p w14:paraId="79699C4E" w14:textId="77777777" w:rsidR="00997DCE" w:rsidRDefault="00997DCE">
      <w:r>
        <w:t xml:space="preserve">Denne erklæringen gjelder når Leverandøren får støtte fra andre foretak (virksomheter), som eksempelvis underleverandører, jf. forskrift om offentlige anskaffelser § 16-10. </w:t>
      </w:r>
    </w:p>
    <w:p w14:paraId="639E4E4D" w14:textId="77777777" w:rsidR="00997DCE" w:rsidRDefault="00997DCE">
      <w:r>
        <w:t>Det gjøres oppmerksom på at i henhold til anskaffelsesforskriften § 16-10 (3) skal foretakene som Leverandøren støtter seg på oppfylle de relevante kvalifikasjonskravene ved utfylling av ESPD (europeisk egenerklæringsskjema), se konkurransegrunnlaget</w:t>
      </w:r>
      <w:r w:rsidR="005E635D">
        <w:t xml:space="preserve"> pkt. 3 Avvisningsgrunner og kvalifikasjonskrav </w:t>
      </w:r>
      <w:r>
        <w:t xml:space="preserve">for nærmere informasjon om utfylling av ESPD-skjema.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997DCE" w14:paraId="39F1BDA9" w14:textId="77777777" w:rsidTr="00997DCE">
        <w:trPr>
          <w:trHeight w:val="743"/>
        </w:trPr>
        <w:tc>
          <w:tcPr>
            <w:tcW w:w="2405" w:type="dxa"/>
            <w:shd w:val="clear" w:color="auto" w:fill="D0CECE" w:themeFill="background2" w:themeFillShade="E6"/>
          </w:tcPr>
          <w:p w14:paraId="4B2EC473" w14:textId="77777777" w:rsidR="00997DCE" w:rsidRPr="00997DCE" w:rsidRDefault="00997DCE">
            <w:pPr>
              <w:rPr>
                <w:b/>
              </w:rPr>
            </w:pPr>
            <w:r w:rsidRPr="00997DCE">
              <w:rPr>
                <w:b/>
              </w:rPr>
              <w:t>Foretak</w:t>
            </w:r>
          </w:p>
        </w:tc>
        <w:tc>
          <w:tcPr>
            <w:tcW w:w="6657" w:type="dxa"/>
          </w:tcPr>
          <w:p w14:paraId="5C335FDE" w14:textId="77777777" w:rsidR="00997DCE" w:rsidRPr="00997DCE" w:rsidRDefault="00997DCE">
            <w:pPr>
              <w:rPr>
                <w:highlight w:val="yellow"/>
              </w:rPr>
            </w:pPr>
            <w:r w:rsidRPr="00997DCE">
              <w:rPr>
                <w:highlight w:val="yellow"/>
              </w:rPr>
              <w:t>[fyll inn]</w:t>
            </w:r>
          </w:p>
        </w:tc>
      </w:tr>
      <w:tr w:rsidR="00997DCE" w14:paraId="0C2BD749" w14:textId="77777777" w:rsidTr="00997DCE">
        <w:trPr>
          <w:trHeight w:val="697"/>
        </w:trPr>
        <w:tc>
          <w:tcPr>
            <w:tcW w:w="2405" w:type="dxa"/>
            <w:shd w:val="clear" w:color="auto" w:fill="D0CECE" w:themeFill="background2" w:themeFillShade="E6"/>
          </w:tcPr>
          <w:p w14:paraId="0A05D976" w14:textId="77777777" w:rsidR="00997DCE" w:rsidRPr="00997DCE" w:rsidRDefault="00997DCE" w:rsidP="00997DCE">
            <w:pPr>
              <w:rPr>
                <w:b/>
              </w:rPr>
            </w:pPr>
            <w:r w:rsidRPr="00997DCE">
              <w:rPr>
                <w:b/>
              </w:rPr>
              <w:t>Organisasjonsnummer</w:t>
            </w:r>
          </w:p>
        </w:tc>
        <w:tc>
          <w:tcPr>
            <w:tcW w:w="6657" w:type="dxa"/>
          </w:tcPr>
          <w:p w14:paraId="1D7427E9" w14:textId="77777777" w:rsidR="00997DCE" w:rsidRPr="00997DCE" w:rsidRDefault="00997DCE" w:rsidP="00997DCE">
            <w:pPr>
              <w:rPr>
                <w:highlight w:val="yellow"/>
              </w:rPr>
            </w:pPr>
            <w:r w:rsidRPr="00997DCE">
              <w:rPr>
                <w:highlight w:val="yellow"/>
              </w:rPr>
              <w:t>[fyll inn]</w:t>
            </w:r>
          </w:p>
        </w:tc>
      </w:tr>
      <w:tr w:rsidR="00997DCE" w14:paraId="700C9787" w14:textId="77777777" w:rsidTr="00997DCE">
        <w:trPr>
          <w:trHeight w:val="693"/>
        </w:trPr>
        <w:tc>
          <w:tcPr>
            <w:tcW w:w="2405" w:type="dxa"/>
            <w:shd w:val="clear" w:color="auto" w:fill="D0CECE" w:themeFill="background2" w:themeFillShade="E6"/>
          </w:tcPr>
          <w:p w14:paraId="08EEC37F" w14:textId="77777777" w:rsidR="00997DCE" w:rsidRPr="00997DCE" w:rsidRDefault="00997DCE" w:rsidP="00997DCE">
            <w:pPr>
              <w:rPr>
                <w:b/>
              </w:rPr>
            </w:pPr>
            <w:r w:rsidRPr="00997DCE">
              <w:rPr>
                <w:b/>
              </w:rPr>
              <w:t>Adresse</w:t>
            </w:r>
          </w:p>
        </w:tc>
        <w:tc>
          <w:tcPr>
            <w:tcW w:w="6657" w:type="dxa"/>
          </w:tcPr>
          <w:p w14:paraId="4ACE868C" w14:textId="77777777" w:rsidR="00997DCE" w:rsidRPr="00997DCE" w:rsidRDefault="00997DCE" w:rsidP="00997DCE">
            <w:pPr>
              <w:rPr>
                <w:highlight w:val="yellow"/>
              </w:rPr>
            </w:pPr>
            <w:r w:rsidRPr="00997DCE">
              <w:rPr>
                <w:highlight w:val="yellow"/>
              </w:rPr>
              <w:t>[fyll inn]</w:t>
            </w:r>
          </w:p>
        </w:tc>
      </w:tr>
      <w:tr w:rsidR="00997DCE" w14:paraId="7EEFB976" w14:textId="77777777" w:rsidTr="00997DCE">
        <w:trPr>
          <w:trHeight w:val="703"/>
        </w:trPr>
        <w:tc>
          <w:tcPr>
            <w:tcW w:w="2405" w:type="dxa"/>
            <w:shd w:val="clear" w:color="auto" w:fill="D0CECE" w:themeFill="background2" w:themeFillShade="E6"/>
          </w:tcPr>
          <w:p w14:paraId="2E1DFABF" w14:textId="77777777" w:rsidR="00997DCE" w:rsidRPr="00997DCE" w:rsidRDefault="00997DCE" w:rsidP="00997DCE">
            <w:pPr>
              <w:rPr>
                <w:b/>
              </w:rPr>
            </w:pPr>
            <w:r w:rsidRPr="00997DCE">
              <w:rPr>
                <w:b/>
              </w:rPr>
              <w:t>Postnummer, sted</w:t>
            </w:r>
          </w:p>
        </w:tc>
        <w:tc>
          <w:tcPr>
            <w:tcW w:w="6657" w:type="dxa"/>
          </w:tcPr>
          <w:p w14:paraId="4F295005" w14:textId="77777777" w:rsidR="00997DCE" w:rsidRPr="00997DCE" w:rsidRDefault="00997DCE" w:rsidP="00997DCE">
            <w:pPr>
              <w:rPr>
                <w:highlight w:val="yellow"/>
              </w:rPr>
            </w:pPr>
            <w:r w:rsidRPr="00997DCE">
              <w:rPr>
                <w:highlight w:val="yellow"/>
              </w:rPr>
              <w:t>[fyll inn]</w:t>
            </w:r>
          </w:p>
        </w:tc>
      </w:tr>
    </w:tbl>
    <w:p w14:paraId="4DAAE86A" w14:textId="77777777" w:rsidR="00997DCE" w:rsidRDefault="00997DCE"/>
    <w:p w14:paraId="30A310C9" w14:textId="21820CD1" w:rsidR="00997DCE" w:rsidRDefault="00997DCE">
      <w:r>
        <w:t>[</w:t>
      </w:r>
      <w:r w:rsidRPr="00787E55">
        <w:rPr>
          <w:highlight w:val="yellow"/>
        </w:rPr>
        <w:t>navn på foretak</w:t>
      </w:r>
      <w:r>
        <w:t>] inngår som underleverandør av leveranser knyttet til [</w:t>
      </w:r>
      <w:r w:rsidRPr="00787E55">
        <w:rPr>
          <w:highlight w:val="yellow"/>
        </w:rPr>
        <w:t>sett inn fag/leveranse</w:t>
      </w:r>
      <w:r>
        <w:t>] i forbindelse med [</w:t>
      </w:r>
      <w:r w:rsidRPr="00787E55">
        <w:rPr>
          <w:highlight w:val="yellow"/>
        </w:rPr>
        <w:t>navn på leverandør</w:t>
      </w:r>
      <w:r>
        <w:t>] sitt tilbud i konkurransen.</w:t>
      </w:r>
    </w:p>
    <w:p w14:paraId="7AC7C688" w14:textId="77777777" w:rsidR="00997DCE" w:rsidRDefault="00997DCE">
      <w:r>
        <w:t>Det bekreftes at [</w:t>
      </w:r>
      <w:r w:rsidRPr="00787E55">
        <w:rPr>
          <w:highlight w:val="yellow"/>
        </w:rPr>
        <w:t>navn på foretak</w:t>
      </w:r>
      <w:r>
        <w:t>] forplikter seg til å stille nødvendige ressurser til disposisjon for [</w:t>
      </w:r>
      <w:r w:rsidRPr="00787E55">
        <w:rPr>
          <w:highlight w:val="yellow"/>
        </w:rPr>
        <w:t>navn på leverandør</w:t>
      </w:r>
      <w:r>
        <w:t>] i det omfang det er nødvendig for å oppfylle [</w:t>
      </w:r>
      <w:r w:rsidRPr="00787E55">
        <w:rPr>
          <w:highlight w:val="yellow"/>
        </w:rPr>
        <w:t>navn på leverandør</w:t>
      </w:r>
      <w:r>
        <w:t xml:space="preserve">] sine kontraktsforpliktelser ved tildeling av kontrakt. </w:t>
      </w:r>
    </w:p>
    <w:p w14:paraId="5D18559A" w14:textId="77777777" w:rsidR="00997DCE" w:rsidRDefault="00997DCE"/>
    <w:p w14:paraId="0998DB14" w14:textId="77777777" w:rsidR="00997DCE" w:rsidRDefault="00997DCE"/>
    <w:p w14:paraId="4819317B" w14:textId="77777777" w:rsidR="00997DCE" w:rsidRDefault="00997DCE">
      <w:r>
        <w:t>Sted/dato:</w:t>
      </w:r>
      <w:r>
        <w:tab/>
      </w:r>
      <w:r>
        <w:tab/>
      </w:r>
      <w:r>
        <w:tab/>
      </w:r>
      <w:r>
        <w:tab/>
        <w:t>Daglig leder (sign.)</w:t>
      </w:r>
    </w:p>
    <w:p w14:paraId="098C23C3" w14:textId="77777777" w:rsidR="00997DCE" w:rsidRDefault="00997DCE"/>
    <w:p w14:paraId="6044AEC7" w14:textId="77777777" w:rsidR="00997DCE" w:rsidRDefault="00997DCE">
      <w:r>
        <w:t>__________________</w:t>
      </w:r>
      <w:r>
        <w:tab/>
      </w:r>
      <w:r>
        <w:tab/>
      </w:r>
      <w:r>
        <w:tab/>
        <w:t>____________________________________</w:t>
      </w:r>
    </w:p>
    <w:p w14:paraId="45F1F850" w14:textId="77777777" w:rsidR="00356FF0" w:rsidRDefault="00356FF0" w:rsidP="00356FF0"/>
    <w:p w14:paraId="6ECFDDBE" w14:textId="77777777" w:rsidR="00356FF0" w:rsidRDefault="00356FF0" w:rsidP="00356FF0"/>
    <w:p w14:paraId="377AA335" w14:textId="77777777" w:rsidR="00356FF0" w:rsidRDefault="00356FF0" w:rsidP="00356FF0"/>
    <w:sectPr w:rsidR="00356FF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31553" w14:textId="77777777" w:rsidR="00D854C0" w:rsidRDefault="00D854C0" w:rsidP="00E874B3">
      <w:pPr>
        <w:spacing w:after="0" w:line="240" w:lineRule="auto"/>
      </w:pPr>
      <w:r>
        <w:separator/>
      </w:r>
    </w:p>
  </w:endnote>
  <w:endnote w:type="continuationSeparator" w:id="0">
    <w:p w14:paraId="68BE5D1B" w14:textId="77777777" w:rsidR="00D854C0" w:rsidRDefault="00D854C0" w:rsidP="00E87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A7A60" w14:textId="77777777" w:rsidR="00D854C0" w:rsidRDefault="00D854C0" w:rsidP="00E874B3">
      <w:pPr>
        <w:spacing w:after="0" w:line="240" w:lineRule="auto"/>
      </w:pPr>
      <w:r>
        <w:separator/>
      </w:r>
    </w:p>
  </w:footnote>
  <w:footnote w:type="continuationSeparator" w:id="0">
    <w:p w14:paraId="1F6AEACE" w14:textId="77777777" w:rsidR="00D854C0" w:rsidRDefault="00D854C0" w:rsidP="00E87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CB5EE" w14:textId="77777777" w:rsidR="00E874B3" w:rsidRDefault="00E874B3" w:rsidP="00356FF0">
    <w:pPr>
      <w:pStyle w:val="Topptekst"/>
    </w:pPr>
    <w:r>
      <w:t xml:space="preserve">Vedlegg </w:t>
    </w:r>
    <w:proofErr w:type="spellStart"/>
    <w:r w:rsidR="00356FF0" w:rsidRPr="00596285">
      <w:t>X</w:t>
    </w:r>
    <w:proofErr w:type="spellEnd"/>
    <w:r w:rsidR="00356FF0">
      <w:t xml:space="preserve"> -</w:t>
    </w:r>
    <w:r>
      <w:t xml:space="preserve"> Forpliktelseserklæring</w:t>
    </w:r>
    <w:r w:rsidR="00254DDA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B7B"/>
    <w:rsid w:val="00210FC8"/>
    <w:rsid w:val="00254DDA"/>
    <w:rsid w:val="00335FA2"/>
    <w:rsid w:val="003539D7"/>
    <w:rsid w:val="00356FF0"/>
    <w:rsid w:val="00524B7B"/>
    <w:rsid w:val="00596285"/>
    <w:rsid w:val="005E635D"/>
    <w:rsid w:val="00787E55"/>
    <w:rsid w:val="00997DCE"/>
    <w:rsid w:val="00D854C0"/>
    <w:rsid w:val="00E53D75"/>
    <w:rsid w:val="00E8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19002"/>
  <w15:chartTrackingRefBased/>
  <w15:docId w15:val="{F736CCCE-094E-40BC-9B5E-AE08E85FE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99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87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874B3"/>
  </w:style>
  <w:style w:type="paragraph" w:styleId="Bunntekst">
    <w:name w:val="footer"/>
    <w:basedOn w:val="Normal"/>
    <w:link w:val="BunntekstTegn"/>
    <w:uiPriority w:val="99"/>
    <w:unhideWhenUsed/>
    <w:rsid w:val="00E87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874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t\Downloads\Vedlegg-X---Forpliktelseserkl&#230;ring--ESPD-FOA-Del-III-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B788304F15B8B4ABCB2166E5123559E" ma:contentTypeVersion="16" ma:contentTypeDescription="Opprett et nytt dokument." ma:contentTypeScope="" ma:versionID="43b154d48b1b672908b0692b0c40861c">
  <xsd:schema xmlns:xsd="http://www.w3.org/2001/XMLSchema" xmlns:xs="http://www.w3.org/2001/XMLSchema" xmlns:p="http://schemas.microsoft.com/office/2006/metadata/properties" xmlns:ns2="99a0ec6f-7a10-449e-9874-ac708b99f2bb" xmlns:ns3="d1a5bb09-6942-4542-b21c-8b8a2fab8938" targetNamespace="http://schemas.microsoft.com/office/2006/metadata/properties" ma:root="true" ma:fieldsID="1002220b70636c83f1b6f9f6244e4993" ns2:_="" ns3:_="">
    <xsd:import namespace="99a0ec6f-7a10-449e-9874-ac708b99f2bb"/>
    <xsd:import namespace="d1a5bb09-6942-4542-b21c-8b8a2fab89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0ec6f-7a10-449e-9874-ac708b99f2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6c0d29b9-16db-4f46-8cd2-2e9450d63a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a5bb09-6942-4542-b21c-8b8a2fab893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7652d89-8d6a-471b-9478-c7a8d7f29c65}" ma:internalName="TaxCatchAll" ma:showField="CatchAllData" ma:web="d1a5bb09-6942-4542-b21c-8b8a2fab89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a5bb09-6942-4542-b21c-8b8a2fab8938" xsi:nil="true"/>
    <lcf76f155ced4ddcb4097134ff3c332f xmlns="99a0ec6f-7a10-449e-9874-ac708b99f2b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EDD69-9661-4FDA-B810-6ED2F75A5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D9A3A6-4722-4DB2-80BE-B44382E954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a0ec6f-7a10-449e-9874-ac708b99f2bb"/>
    <ds:schemaRef ds:uri="d1a5bb09-6942-4542-b21c-8b8a2fab89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D71895-F169-4EBA-8A67-B7AA558B65E5}">
  <ds:schemaRefs>
    <ds:schemaRef ds:uri="http://schemas.microsoft.com/office/2006/metadata/properties"/>
    <ds:schemaRef ds:uri="http://schemas.microsoft.com/office/infopath/2007/PartnerControls"/>
    <ds:schemaRef ds:uri="d1a5bb09-6942-4542-b21c-8b8a2fab8938"/>
    <ds:schemaRef ds:uri="99a0ec6f-7a10-449e-9874-ac708b99f2bb"/>
  </ds:schemaRefs>
</ds:datastoreItem>
</file>

<file path=customXml/itemProps4.xml><?xml version="1.0" encoding="utf-8"?>
<ds:datastoreItem xmlns:ds="http://schemas.openxmlformats.org/officeDocument/2006/customXml" ds:itemID="{B3DBEA1B-3926-48F5-8B9B-F0351F777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Vedlegg-X---Forpliktelseserklæring--ESPD-FOA-Del-III-</Template>
  <TotalTime>5</TotalTime>
  <Pages>1</Pages>
  <Words>201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Troms fylkeskommune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Stian Harila Karlsen</dc:creator>
  <cp:keywords/>
  <dc:description/>
  <cp:lastModifiedBy>Stian Harila Karlsen</cp:lastModifiedBy>
  <cp:revision>3</cp:revision>
  <dcterms:created xsi:type="dcterms:W3CDTF">2026-05-06T11:34:00Z</dcterms:created>
  <dcterms:modified xsi:type="dcterms:W3CDTF">2026-05-06T11:39:00Z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0x0101007B788304F15B8B4ABCB2166E5123559E</vt:lpwstr>
  </property>
</Properties>
</file>